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лиц, замещающих должности муниципальной службы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и муниципальных служащих </w:t>
      </w: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>в Березинской сельской администрации Унечского района, их супруги (супруга) и несовершеннолетних детей</w:t>
      </w: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</w:t>
      </w: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2022 года</w:t>
      </w: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36" w:type="dxa"/>
        <w:tblLayout w:type="fixed"/>
        <w:tblCellMar>
          <w:left w:w="0" w:type="dxa"/>
          <w:right w:w="0" w:type="dxa"/>
        </w:tblCellMar>
        <w:tblLook w:val="00A0"/>
      </w:tblPr>
      <w:tblGrid>
        <w:gridCol w:w="303"/>
        <w:gridCol w:w="2003"/>
        <w:gridCol w:w="1030"/>
        <w:gridCol w:w="730"/>
        <w:gridCol w:w="1348"/>
        <w:gridCol w:w="979"/>
        <w:gridCol w:w="1147"/>
        <w:gridCol w:w="730"/>
        <w:gridCol w:w="809"/>
        <w:gridCol w:w="1317"/>
        <w:gridCol w:w="1185"/>
        <w:gridCol w:w="1654"/>
        <w:gridCol w:w="2201"/>
      </w:tblGrid>
      <w:tr w:rsidR="00A67384" w:rsidTr="002131B4">
        <w:trPr>
          <w:trHeight w:val="506"/>
        </w:trPr>
        <w:tc>
          <w:tcPr>
            <w:tcW w:w="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00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65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Hyperlink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Hyperlink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A67384" w:rsidTr="002131B4">
        <w:trPr>
          <w:trHeight w:val="143"/>
        </w:trPr>
        <w:tc>
          <w:tcPr>
            <w:tcW w:w="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(кв.м)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(кв.м)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18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65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384" w:rsidTr="002131B4">
        <w:trPr>
          <w:trHeight w:val="254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A67384" w:rsidRPr="00430D0F" w:rsidRDefault="00A67384" w:rsidP="0096459D">
            <w:pPr>
              <w:spacing w:line="276" w:lineRule="auto"/>
              <w:rPr>
                <w:rFonts w:ascii="Calibri" w:hAnsi="Calibri"/>
                <w:b/>
              </w:rPr>
            </w:pPr>
            <w:r w:rsidRPr="00430D0F">
              <w:rPr>
                <w:rFonts w:ascii="Calibri" w:hAnsi="Calibri"/>
                <w:b/>
              </w:rPr>
              <w:t>Хомякова Татьяна Михайловна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405619,30</w:t>
            </w:r>
          </w:p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4472,0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221620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305099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lang w:val="en-US"/>
              </w:rPr>
              <w:t>RENAULT  CAPTUR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52490,25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Трактор МТЗ-82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Прицеп тракторный 2ПТС4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1E1F31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Трактор Беларус 1221.2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1E1F31">
        <w:trPr>
          <w:trHeight w:val="254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91400</w:t>
            </w:r>
          </w:p>
        </w:tc>
        <w:tc>
          <w:tcPr>
            <w:tcW w:w="11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1E1F31">
        <w:trPr>
          <w:trHeight w:val="254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4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67384" w:rsidTr="002131B4">
        <w:trPr>
          <w:trHeight w:val="254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45700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4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</w:tbl>
    <w:p w:rsidR="00A67384" w:rsidRDefault="00A67384"/>
    <w:sectPr w:rsidR="00A67384" w:rsidSect="00F3236C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36C"/>
    <w:rsid w:val="00074C32"/>
    <w:rsid w:val="000B6A5F"/>
    <w:rsid w:val="000E2113"/>
    <w:rsid w:val="001E1F31"/>
    <w:rsid w:val="002131B4"/>
    <w:rsid w:val="002E2F58"/>
    <w:rsid w:val="0031107E"/>
    <w:rsid w:val="003139B9"/>
    <w:rsid w:val="003C408E"/>
    <w:rsid w:val="004029A9"/>
    <w:rsid w:val="00430D0F"/>
    <w:rsid w:val="004D4220"/>
    <w:rsid w:val="00550016"/>
    <w:rsid w:val="005C1549"/>
    <w:rsid w:val="00627657"/>
    <w:rsid w:val="006442EF"/>
    <w:rsid w:val="006A471C"/>
    <w:rsid w:val="008138E2"/>
    <w:rsid w:val="008D316D"/>
    <w:rsid w:val="0096459D"/>
    <w:rsid w:val="00987DA3"/>
    <w:rsid w:val="00995DD4"/>
    <w:rsid w:val="009C2004"/>
    <w:rsid w:val="00A3391C"/>
    <w:rsid w:val="00A67384"/>
    <w:rsid w:val="00A73255"/>
    <w:rsid w:val="00AE2CA7"/>
    <w:rsid w:val="00AE75FA"/>
    <w:rsid w:val="00BD36AB"/>
    <w:rsid w:val="00BD4D3B"/>
    <w:rsid w:val="00DD04CE"/>
    <w:rsid w:val="00E4646D"/>
    <w:rsid w:val="00E62FD4"/>
    <w:rsid w:val="00EA5BD9"/>
    <w:rsid w:val="00F3236C"/>
    <w:rsid w:val="00F36053"/>
    <w:rsid w:val="00F415ED"/>
    <w:rsid w:val="00F446D5"/>
    <w:rsid w:val="00FA2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36C"/>
    <w:pPr>
      <w:spacing w:line="360" w:lineRule="auto"/>
    </w:pPr>
    <w:rPr>
      <w:rFonts w:ascii="Arial" w:eastAsia="Times New Roman" w:hAnsi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F323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89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2</Pages>
  <Words>300</Words>
  <Characters>1711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17</cp:revision>
  <dcterms:created xsi:type="dcterms:W3CDTF">2017-04-04T12:12:00Z</dcterms:created>
  <dcterms:modified xsi:type="dcterms:W3CDTF">2023-04-24T12:54:00Z</dcterms:modified>
</cp:coreProperties>
</file>